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98" w:rsidRDefault="00015298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15298" w:rsidRDefault="00015298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15298" w:rsidRDefault="00015298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015298" w:rsidRDefault="00015298" w:rsidP="0044453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15298">
        <w:tc>
          <w:tcPr>
            <w:tcW w:w="1384" w:type="dxa"/>
            <w:vMerge w:val="restart"/>
            <w:vAlign w:val="center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15298">
        <w:tc>
          <w:tcPr>
            <w:tcW w:w="1384" w:type="dxa"/>
            <w:vMerge/>
            <w:vAlign w:val="center"/>
          </w:tcPr>
          <w:p w:rsidR="00015298" w:rsidRDefault="0001529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15298" w:rsidRDefault="0001529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15298" w:rsidRPr="00C539C0" w:rsidRDefault="00015298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15298" w:rsidRDefault="0001529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15298" w:rsidRDefault="0001529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15298" w:rsidRDefault="00015298">
            <w:pPr>
              <w:rPr>
                <w:lang w:eastAsia="en-US"/>
              </w:rPr>
            </w:pPr>
          </w:p>
        </w:tc>
      </w:tr>
      <w:tr w:rsidR="00015298">
        <w:trPr>
          <w:trHeight w:val="2447"/>
        </w:trPr>
        <w:tc>
          <w:tcPr>
            <w:tcW w:w="1384" w:type="dxa"/>
          </w:tcPr>
          <w:p w:rsidR="00015298" w:rsidRPr="00C539C0" w:rsidRDefault="00015298">
            <w:pPr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Гебель О.Ф.</w:t>
            </w:r>
          </w:p>
        </w:tc>
        <w:tc>
          <w:tcPr>
            <w:tcW w:w="1602" w:type="dxa"/>
          </w:tcPr>
          <w:p w:rsidR="00015298" w:rsidRDefault="00015298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 xml:space="preserve">Директор МКОУ </w:t>
            </w: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«</w:t>
            </w:r>
            <w:r w:rsidRPr="00C539C0">
              <w:rPr>
                <w:color w:val="333333"/>
                <w:lang w:eastAsia="en-US"/>
              </w:rPr>
              <w:t>Белоусов-</w:t>
            </w: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C539C0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015298" w:rsidRDefault="00015298">
            <w:pPr>
              <w:rPr>
                <w:lang w:eastAsia="en-US"/>
              </w:rPr>
            </w:pPr>
            <w:r>
              <w:rPr>
                <w:lang w:eastAsia="en-US"/>
              </w:rPr>
              <w:t>1)Жи-лой дом</w:t>
            </w:r>
          </w:p>
          <w:p w:rsidR="00015298" w:rsidRDefault="00015298">
            <w:pPr>
              <w:rPr>
                <w:lang w:eastAsia="en-US"/>
              </w:rPr>
            </w:pPr>
          </w:p>
          <w:p w:rsidR="00015298" w:rsidRDefault="00015298">
            <w:pPr>
              <w:rPr>
                <w:lang w:eastAsia="en-US"/>
              </w:rPr>
            </w:pPr>
          </w:p>
          <w:p w:rsidR="00015298" w:rsidRDefault="00015298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Инди-видуальная</w:t>
            </w: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115,1</w:t>
            </w: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</w:t>
            </w:r>
            <w:r w:rsidRPr="00C539C0">
              <w:rPr>
                <w:color w:val="333333"/>
                <w:lang w:eastAsia="en-US"/>
              </w:rPr>
              <w:t>29</w:t>
            </w: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15298" w:rsidRDefault="0001529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15298" w:rsidRPr="00C539C0" w:rsidRDefault="00015298" w:rsidP="00B65C30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15298" w:rsidRPr="00C539C0" w:rsidRDefault="00015298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15298" w:rsidRDefault="000152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015298" w:rsidRDefault="00015298">
            <w:pPr>
              <w:rPr>
                <w:lang w:eastAsia="en-US"/>
              </w:rPr>
            </w:pPr>
            <w:r>
              <w:rPr>
                <w:lang w:eastAsia="en-US"/>
              </w:rPr>
              <w:t>1) КИО СОРЕНТО</w:t>
            </w:r>
          </w:p>
        </w:tc>
        <w:tc>
          <w:tcPr>
            <w:tcW w:w="1740" w:type="dxa"/>
          </w:tcPr>
          <w:p w:rsidR="00015298" w:rsidRPr="00C539C0" w:rsidRDefault="000152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704256,59</w:t>
            </w:r>
          </w:p>
        </w:tc>
        <w:tc>
          <w:tcPr>
            <w:tcW w:w="1740" w:type="dxa"/>
          </w:tcPr>
          <w:p w:rsidR="00015298" w:rsidRPr="00197115" w:rsidRDefault="00015298">
            <w:pPr>
              <w:rPr>
                <w:color w:val="333333"/>
                <w:lang w:eastAsia="en-US"/>
              </w:rPr>
            </w:pPr>
          </w:p>
        </w:tc>
      </w:tr>
      <w:tr w:rsidR="00015298">
        <w:trPr>
          <w:trHeight w:val="839"/>
        </w:trPr>
        <w:tc>
          <w:tcPr>
            <w:tcW w:w="1384" w:type="dxa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602" w:type="dxa"/>
          </w:tcPr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15298" w:rsidRPr="00C539C0" w:rsidRDefault="00015298" w:rsidP="00C539C0">
            <w:pPr>
              <w:pStyle w:val="ListParagraph"/>
              <w:ind w:left="0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1)Жилой дом</w:t>
            </w:r>
          </w:p>
          <w:p w:rsidR="00015298" w:rsidRPr="00C539C0" w:rsidRDefault="00015298" w:rsidP="00C539C0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015298" w:rsidRDefault="00015298" w:rsidP="00B65C3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2029</w:t>
            </w:r>
          </w:p>
        </w:tc>
        <w:tc>
          <w:tcPr>
            <w:tcW w:w="1080" w:type="dxa"/>
          </w:tcPr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Default="00015298" w:rsidP="00AF4310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B65C3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15298" w:rsidRDefault="0001529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легковой:</w:t>
            </w:r>
          </w:p>
          <w:p w:rsidR="00015298" w:rsidRPr="00C539C0" w:rsidRDefault="00015298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ШКОДА АКТАВИЯ</w:t>
            </w:r>
          </w:p>
        </w:tc>
        <w:tc>
          <w:tcPr>
            <w:tcW w:w="174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394327,31</w:t>
            </w:r>
          </w:p>
        </w:tc>
        <w:tc>
          <w:tcPr>
            <w:tcW w:w="174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</w:tr>
      <w:tr w:rsidR="00015298">
        <w:tc>
          <w:tcPr>
            <w:tcW w:w="1384" w:type="dxa"/>
          </w:tcPr>
          <w:p w:rsidR="00015298" w:rsidRDefault="00015298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15298" w:rsidRDefault="0001529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C539C0">
              <w:rPr>
                <w:color w:val="800000"/>
                <w:lang w:eastAsia="en-US"/>
              </w:rPr>
              <w:t>Жилой дом</w:t>
            </w:r>
          </w:p>
          <w:p w:rsidR="00015298" w:rsidRPr="00C539C0" w:rsidRDefault="0001529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AF431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2029</w:t>
            </w:r>
          </w:p>
        </w:tc>
        <w:tc>
          <w:tcPr>
            <w:tcW w:w="1080" w:type="dxa"/>
          </w:tcPr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Default="00015298" w:rsidP="00C539C0">
            <w:pPr>
              <w:jc w:val="center"/>
              <w:rPr>
                <w:color w:val="800000"/>
                <w:lang w:eastAsia="en-US"/>
              </w:rPr>
            </w:pPr>
          </w:p>
          <w:p w:rsidR="00015298" w:rsidRPr="00C539C0" w:rsidRDefault="00015298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2400,00</w:t>
            </w:r>
          </w:p>
        </w:tc>
        <w:tc>
          <w:tcPr>
            <w:tcW w:w="1740" w:type="dxa"/>
          </w:tcPr>
          <w:p w:rsidR="00015298" w:rsidRPr="00C539C0" w:rsidRDefault="00015298">
            <w:pPr>
              <w:rPr>
                <w:color w:val="800000"/>
                <w:lang w:eastAsia="en-US"/>
              </w:rPr>
            </w:pPr>
          </w:p>
        </w:tc>
      </w:tr>
    </w:tbl>
    <w:p w:rsidR="00015298" w:rsidRDefault="00015298" w:rsidP="00AF4310"/>
    <w:sectPr w:rsidR="00015298" w:rsidSect="00AF431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F1C31"/>
    <w:multiLevelType w:val="hybridMultilevel"/>
    <w:tmpl w:val="43EE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4F8"/>
    <w:rsid w:val="00015298"/>
    <w:rsid w:val="00050D47"/>
    <w:rsid w:val="000C5A61"/>
    <w:rsid w:val="00126353"/>
    <w:rsid w:val="001803A3"/>
    <w:rsid w:val="00184E9A"/>
    <w:rsid w:val="00197115"/>
    <w:rsid w:val="001F6ACE"/>
    <w:rsid w:val="00205697"/>
    <w:rsid w:val="003567B1"/>
    <w:rsid w:val="003664F8"/>
    <w:rsid w:val="004172B8"/>
    <w:rsid w:val="00444531"/>
    <w:rsid w:val="004E487A"/>
    <w:rsid w:val="005566A4"/>
    <w:rsid w:val="005B767A"/>
    <w:rsid w:val="00630D41"/>
    <w:rsid w:val="006A2164"/>
    <w:rsid w:val="007F4F03"/>
    <w:rsid w:val="008141ED"/>
    <w:rsid w:val="00871E05"/>
    <w:rsid w:val="0089080F"/>
    <w:rsid w:val="008B6C2A"/>
    <w:rsid w:val="00930344"/>
    <w:rsid w:val="009655BA"/>
    <w:rsid w:val="00A31170"/>
    <w:rsid w:val="00A44897"/>
    <w:rsid w:val="00AF4310"/>
    <w:rsid w:val="00B65C30"/>
    <w:rsid w:val="00BB1F08"/>
    <w:rsid w:val="00C24F2A"/>
    <w:rsid w:val="00C539C0"/>
    <w:rsid w:val="00CA60E9"/>
    <w:rsid w:val="00D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453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4453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157</Words>
  <Characters>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2014-05-08T05:11:00Z</dcterms:created>
  <dcterms:modified xsi:type="dcterms:W3CDTF">2017-05-03T10:13:00Z</dcterms:modified>
</cp:coreProperties>
</file>